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64d477" w14:textId="164d47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F4645">
        <w:rPr>
          <w:rFonts w:ascii="Arial" w:hAnsi="Arial" w:cs="Arial"/>
        </w:rPr>
        <w:t>154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514F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514F1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A514F1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1B01CB" w:rsidR="00AF4645">
        <w:rPr>
          <w:rFonts w:ascii="Arial" w:hAnsi="Arial" w:cs="Arial"/>
          <w:lang w:eastAsia="en-US"/>
        </w:rPr>
        <w:t>MOJA ADRIATICA d.o.o., Nin, Put Grgura Ninskog 26, OIB: 65712436660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A514F1">
        <w:rPr>
          <w:rFonts w:ascii="Arial" w:hAnsi="Arial" w:cs="Arial"/>
        </w:rPr>
        <w:t>45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AF4645">
        <w:rPr>
          <w:rFonts w:ascii="Arial" w:hAnsi="Arial" w:cs="Arial"/>
        </w:rPr>
        <w:t>Elena Magaš</w:t>
      </w:r>
      <w:r w:rsidRPr="00C93BF8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1B01CB" w:rsidR="00AF4645">
        <w:rPr>
          <w:rFonts w:ascii="Arial" w:hAnsi="Arial" w:cs="Arial"/>
          <w:lang w:eastAsia="en-US"/>
        </w:rPr>
        <w:t>MOJA ADRIATICA d.o.o., Nin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4755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je Elena Magaš rođena u Rusiji i ima i rusko državljanstvo pa na poseban upit ista izjavljuje da razumije i govori hrvatski jezik i da bez tumača može pratiti raspravljanje pred sudom te joj tumač nije potreban.</w:t>
      </w:r>
    </w:p>
    <w:p w:rsidRPr="00C93BF8" w:rsidR="0047559B" w:rsidP="00D31D3A" w:rsidRDefault="0047559B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4755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OTP</w:t>
      </w:r>
      <w:r w:rsidR="00D31D3A">
        <w:rPr>
          <w:rFonts w:ascii="Arial" w:hAnsi="Arial" w:cs="Arial"/>
        </w:rPr>
        <w:t xml:space="preserve"> BANKE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4755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prvo turistička agencija a potom pružanje kozmetičkih usluga čime se i sada bavi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="0047559B">
        <w:rPr>
          <w:rFonts w:ascii="Arial" w:hAnsi="Arial" w:cs="Arial"/>
        </w:rPr>
        <w:t xml:space="preserve">više </w:t>
      </w:r>
      <w:r>
        <w:rPr>
          <w:rFonts w:ascii="Arial" w:hAnsi="Arial" w:cs="Arial"/>
        </w:rPr>
        <w:t>ne</w:t>
      </w:r>
      <w:r w:rsidRPr="00C93BF8">
        <w:rPr>
          <w:rFonts w:ascii="Arial" w:hAnsi="Arial" w:cs="Arial"/>
        </w:rPr>
        <w:t xml:space="preserve"> posluje</w:t>
      </w:r>
      <w:r w:rsidR="0047559B">
        <w:rPr>
          <w:rFonts w:ascii="Arial" w:hAnsi="Arial" w:cs="Arial"/>
        </w:rPr>
        <w:t xml:space="preserve"> i to 6-7 mjeseci</w:t>
      </w:r>
      <w:r w:rsidR="005457E0">
        <w:rPr>
          <w:rFonts w:ascii="Arial" w:hAnsi="Arial" w:cs="Arial"/>
        </w:rPr>
        <w:t xml:space="preserve"> i ima jednog zaposlenika i to je on</w:t>
      </w:r>
      <w:r w:rsidR="0047559B">
        <w:rPr>
          <w:rFonts w:ascii="Arial" w:hAnsi="Arial" w:cs="Arial"/>
        </w:rPr>
        <w:t>a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Što se tiče imovine navodi da</w:t>
      </w:r>
      <w:r w:rsidR="005457E0">
        <w:rPr>
          <w:rFonts w:ascii="Arial" w:hAnsi="Arial" w:cs="Arial"/>
        </w:rPr>
        <w:t xml:space="preserve"> </w:t>
      </w:r>
      <w:r w:rsidR="0047559B">
        <w:rPr>
          <w:rFonts w:ascii="Arial" w:hAnsi="Arial" w:cs="Arial"/>
        </w:rPr>
        <w:t>nema imovine da je do prije godine dana društvo posjedovalo osobno vozilo marke RENAULT INFLUENCE staro oko 10-11 godina i da je vozilo prodano. Radila je u iznajmljenom prostoru koje nije vlasništvo društva, a oprema je bila njeno privatno vlasništvo.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47559B">
        <w:rPr>
          <w:rFonts w:ascii="Arial" w:hAnsi="Arial" w:cs="Arial"/>
        </w:rPr>
        <w:t>od siječnja ove godine za iznos od oko 21.000,00</w:t>
      </w:r>
      <w:r>
        <w:rPr>
          <w:rFonts w:ascii="Arial" w:hAnsi="Arial" w:cs="Arial"/>
        </w:rPr>
        <w:t xml:space="preserve"> kuna</w:t>
      </w:r>
      <w:r w:rsidR="005457E0">
        <w:rPr>
          <w:rFonts w:ascii="Arial" w:hAnsi="Arial" w:cs="Arial"/>
        </w:rPr>
        <w:t>, koliko on zna i to je dug prema Poreznoj</w:t>
      </w:r>
      <w:r w:rsidR="0047559B">
        <w:rPr>
          <w:rFonts w:ascii="Arial" w:hAnsi="Arial" w:cs="Arial"/>
        </w:rPr>
        <w:t>, zatim za doprinose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47559B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47559B">
        <w:rPr>
          <w:rFonts w:ascii="Arial" w:hAnsi="Arial" w:cs="Arial"/>
        </w:rPr>
        <w:t xml:space="preserve"> i on se nalazi kod nje.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</w:t>
      </w:r>
      <w:r w:rsidR="005457E0">
        <w:rPr>
          <w:rFonts w:ascii="Arial" w:hAnsi="Arial" w:cs="Arial"/>
        </w:rPr>
        <w:t xml:space="preserve">servisu </w:t>
      </w:r>
      <w:r w:rsidR="0047559B">
        <w:rPr>
          <w:rFonts w:ascii="Arial" w:hAnsi="Arial" w:cs="Arial"/>
        </w:rPr>
        <w:t>D CENTAR u Zadru</w:t>
      </w:r>
      <w:r w:rsidR="005457E0">
        <w:rPr>
          <w:rFonts w:ascii="Arial" w:hAnsi="Arial" w:cs="Arial"/>
        </w:rPr>
        <w:t xml:space="preserve"> i tamo se </w:t>
      </w:r>
      <w:r w:rsidR="0047559B">
        <w:rPr>
          <w:rFonts w:ascii="Arial" w:hAnsi="Arial" w:cs="Arial"/>
        </w:rPr>
        <w:t>nalazi dokumentacija.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AF46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Elena Magaš</w:t>
      </w:r>
      <w:r w:rsidRPr="00C93BF8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="00D31D3A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 xml:space="preserve">broj mobitela: </w:t>
      </w:r>
      <w:r w:rsidR="0047559B">
        <w:rPr>
          <w:rFonts w:ascii="Arial" w:hAnsi="Arial" w:cs="Arial"/>
        </w:rPr>
        <w:t>099/354-9599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nije u mogućnosti podmirit dug niti poslovati.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7559B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47559B">
        <w:rPr>
          <w:rFonts w:ascii="Arial" w:hAnsi="Arial" w:cs="Arial"/>
        </w:rPr>
        <w:t>50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02C8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F4645">
      <w:rPr>
        <w:rFonts w:ascii="Arial" w:hAnsi="Arial" w:cs="Arial"/>
      </w:rPr>
      <w:t>154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514F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2C8E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02C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2C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2C8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2C8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2C8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2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C8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C8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C8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2022.</izvorni_sadrzaj>
    <derivirana_varijabla naziv="DomainObject.StvarniPocetakDatum_1">25. svibnja 2022.</derivirana_varijabla>
  </DomainObject.StvarniPocetakDatum>
  <DomainObject.StvarniZavrsetakDatum>
    <izvorni_sadrzaj>25. svibnja 2022.</izvorni_sadrzaj>
    <derivirana_varijabla naziv="DomainObject.StvarniZavrsetakDatum_1">25. svibnja 2022.</derivirana_varijabla>
  </DomainObject.StvarniZavrsetakDatum>
  <DomainObject.PlaniraniZavrsetakDatum>
    <izvorni_sadrzaj>25. svibnja 2022.</izvorni_sadrzaj>
    <derivirana_varijabla naziv="DomainObject.PlaniraniZavrsetakDatum_1">25. svibnja 2022.</derivirana_varijabla>
  </DomainObject.PlaniraniZavrsetakDatum>
  <DomainObject.PlaniraniPocetakDatum>
    <izvorni_sadrzaj>25. svibnja 2022.</izvorni_sadrzaj>
    <derivirana_varijabla naziv="DomainObject.PlaniraniPocetakDatum_1">25. svibnja 2022.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2022.</izvorni_sadrzaj>
    <derivirana_varijabla naziv="DomainObject.Zapisnik.DatumKreiranja_1">25.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St-154/2022-7</izvorni_sadrzaj>
    <derivirana_varijabla naziv="DomainObject.Zapisnik.Oznaka_1">St-154/2022-7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St-154/2022</izvorni_sadrzaj>
    <derivirana_varijabla naziv="DomainObject.Predmet.OznakaBroj_1">St-154/2022</derivirana_varijabla>
  </DomainObject.Predmet.OznakaBroj>
  <DomainObject.Predmet.OznakaBrojOptuznogAkta>
    <izvorni_sadrzaj>04-06-22-2311</izvorni_sadrzaj>
    <derivirana_varijabla naziv="DomainObject.Predmet.OznakaBrojOptuznogAkta_1">04-06-22-2311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roč. 25.</izvorni_sadrzaj>
    <derivirana_varijabla naziv="DomainObject.Predmet.PrimjedbaSuca_1">pomoćni na VTS, original u roč. 25.</derivirana_varijabla>
  </DomainObject.Predmet.PrimjedbaSuca>
  <DomainObject.Predmet.ProtustrankaFormated>
    <izvorni_sadrzaj>  MOJA ADRIATICA d.o.o. zastupanog po punomoćniku Elena Magaš</izvorni_sadrzaj>
    <derivirana_varijabla naziv="DomainObject.Predmet.ProtustrankaFormated_1">  MOJA ADRIATICA d.o.o. zastupanog po punomoćniku Elena Magaš</derivirana_varijabla>
  </DomainObject.Predmet.ProtustrankaFormated>
  <DomainObject.Predmet.ProtustrankaFormatedOIB>
    <izvorni_sadrzaj>  MOJA ADRIATICA d.o.o., OIB 65712436660 zastupanog po punomoćniku Elena Magaš</izvorni_sadrzaj>
    <derivirana_varijabla naziv="DomainObject.Predmet.ProtustrankaFormatedOIB_1">  MOJA ADRIATICA d.o.o., OIB 65712436660 zastupanog po punomoćniku Elena Magaš</derivirana_varijabla>
  </DomainObject.Predmet.ProtustrankaFormatedOIB>
  <DomainObject.Predmet.ProtustrankaFormatedWithAdress>
    <izvorni_sadrzaj> MOJA ADRIATICA d.o.o., Put Grgura Ninskog 26, 23232 Nin zastupanog po punomoćniku Elena Magaš</izvorni_sadrzaj>
    <derivirana_varijabla naziv="DomainObject.Predmet.ProtustrankaFormatedWithAdress_1"> MOJA ADRIATICA d.o.o., Put Grgura Ninskog 26, 23232 Nin zastupanog po punomoćniku Elena Magaš</derivirana_varijabla>
  </DomainObject.Predmet.ProtustrankaFormatedWithAdress>
  <DomainObject.Predmet.ProtustrankaFormatedWithAdressOIB>
    <izvorni_sadrzaj> MOJA ADRIATICA d.o.o., OIB 65712436660, Put Grgura Ninskog 26, 23232 Nin zastupanog po punomoćniku Elena Magaš</izvorni_sadrzaj>
    <derivirana_varijabla naziv="DomainObject.Predmet.ProtustrankaFormatedWithAdressOIB_1"> MOJA ADRIATICA d.o.o., OIB 65712436660, Put Grgura Ninskog 26, 23232 Nin zastupanog po punomoćniku Elena Magaš</derivirana_varijabla>
  </DomainObject.Predmet.ProtustrankaFormatedWithAdressOIB>
  <DomainObject.Predmet.ProtustrankaWithAdress>
    <izvorni_sadrzaj>MOJA ADRIATICA d.o.o. Put Grgura Ninskog 26, 23232 Nin</izvorni_sadrzaj>
    <derivirana_varijabla naziv="DomainObject.Predmet.ProtustrankaWithAdress_1">MOJA ADRIATICA d.o.o. Put Grgura Ninskog 26, 23232 Nin</derivirana_varijabla>
  </DomainObject.Predmet.ProtustrankaWithAdress>
  <DomainObject.Predmet.ProtustrankaWithAdressOIB>
    <izvorni_sadrzaj>MOJA ADRIATICA d.o.o., OIB 65712436660, Put Grgura Ninskog 26, 23232 Nin</izvorni_sadrzaj>
    <derivirana_varijabla naziv="DomainObject.Predmet.ProtustrankaWithAdressOIB_1">MOJA ADRIATICA d.o.o., OIB 65712436660, Put Grgura Ninskog 26, 23232 Nin</derivirana_varijabla>
  </DomainObject.Predmet.ProtustrankaWithAdressOIB>
  <DomainObject.Predmet.ProtustrankaNazivFormated>
    <izvorni_sadrzaj>MOJA ADRIATICA d.o.o.</izvorni_sadrzaj>
    <derivirana_varijabla naziv="DomainObject.Predmet.ProtustrankaNazivFormated_1">MOJA ADRIATICA d.o.o.</derivirana_varijabla>
  </DomainObject.Predmet.ProtustrankaNazivFormated>
  <DomainObject.Predmet.ProtustrankaNazivFormatedOIB>
    <izvorni_sadrzaj>MOJA ADRIATICA d.o.o., OIB 65712436660</izvorni_sadrzaj>
    <derivirana_varijabla naziv="DomainObject.Predmet.ProtustrankaNazivFormatedOIB_1">MOJA ADRIATICA d.o.o., OIB 65712436660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svibnja 2022.</izvorni_sadrzaj>
    <derivirana_varijabla naziv="DomainObject.Predmet.SpisIzvanSuda.DatumIzlazaSpisa_1">12. svibnja 2022.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MOJA ADRIATICA d.o.o. zastupanog po punomoćniku Elena Magaš</item>
    </izvorni_sadrzaj>
    <derivirana_varijabla naziv="DomainObject.Predmet.ProtuStrankaListFormated_1">
      <item>MOJA ADRIATICA d.o.o. zastupanog po punomoćniku Elena Magaš</item>
    </derivirana_varijabla>
  </DomainObject.Predmet.ProtuStrankaListFormated>
  <DomainObject.Predmet.ProtuStrankaListFormatedOIB>
    <izvorni_sadrzaj>
      <item>MOJA ADRIATICA d.o.o., OIB 65712436660 zastupanog po punomoćniku Elena Magaš</item>
    </izvorni_sadrzaj>
    <derivirana_varijabla naziv="DomainObject.Predmet.ProtuStrankaListFormatedOIB_1">
      <item>MOJA ADRIATICA d.o.o., OIB 65712436660 zastupanog po punomoćniku Elena Magaš</item>
    </derivirana_varijabla>
  </DomainObject.Predmet.ProtuStrankaListFormatedOIB>
  <DomainObject.Predmet.ProtuStrankaListFormatedWithAdress>
    <izvorni_sadrzaj>
      <item>MOJA ADRIATICA d.o.o., Put Grgura Ninskog 26, 23232 Nin zastupanog po punomoćniku Elena Magaš</item>
    </izvorni_sadrzaj>
    <derivirana_varijabla naziv="DomainObject.Predmet.ProtuStrankaListFormatedWithAdress_1">
      <item>MOJA ADRIATICA d.o.o., Put Grgura Ninskog 26, 23232 Nin zastupanog po punomoćniku Elena Magaš</item>
    </derivirana_varijabla>
  </DomainObject.Predmet.ProtuStrankaListFormatedWithAdress>
  <DomainObject.Predmet.ProtuStrankaListFormatedWithAdressOIB>
    <izvorni_sadrzaj>
      <item>MOJA ADRIATICA d.o.o., OIB 65712436660, Put Grgura Ninskog 26, 23232 Nin zastupanog po punomoćniku Elena Magaš</item>
    </izvorni_sadrzaj>
    <derivirana_varijabla naziv="DomainObject.Predmet.ProtuStrankaListFormatedWithAdressOIB_1">
      <item>MOJA ADRIATICA d.o.o., OIB 65712436660, Put Grgura Ninskog 26, 23232 Nin zastupanog po punomoćniku Elena Magaš</item>
    </derivirana_varijabla>
  </DomainObject.Predmet.ProtuStrankaListFormatedWithAdressOIB>
  <DomainObject.Predmet.ProtuStrankaListNazivFormated>
    <izvorni_sadrzaj>
      <item>MOJA ADRIATICA d.o.o.</item>
    </izvorni_sadrzaj>
    <derivirana_varijabla naziv="DomainObject.Predmet.ProtuStrankaListNazivFormated_1">
      <item>MOJA ADRIATICA d.o.o.</item>
    </derivirana_varijabla>
  </DomainObject.Predmet.ProtuStrankaListNazivFormated>
  <DomainObject.Predmet.ProtuStrankaListNazivFormatedOIB>
    <izvorni_sadrzaj>
      <item>MOJA ADRIATICA d.o.o., OIB 65712436660</item>
    </izvorni_sadrzaj>
    <derivirana_varijabla naziv="DomainObject.Predmet.ProtuStrankaListNazivFormatedOIB_1">
      <item>MOJA ADRIATICA d.o.o., OIB 65712436660</item>
    </derivirana_varijabla>
  </DomainObject.Predmet.ProtuStrankaListNazivFormatedOIB>
  <DomainObject.Predmet.OstaliListFormated>
    <izvorni_sadrzaj>
      <item>Elena Magaš punomoćnica sudionika u postupku MOJA ADRIATICA d.o.o.</item>
    </izvorni_sadrzaj>
    <derivirana_varijabla naziv="DomainObject.Predmet.OstaliListFormated_1">
      <item>Elena Magaš punomoćnica sudionika u postupku MOJA ADRIATICA d.o.o.</item>
    </derivirana_varijabla>
  </DomainObject.Predmet.OstaliListFormated>
  <DomainObject.Predmet.OstaliListFormatedOIB>
    <izvorni_sadrzaj>
      <item>Elena Magaš, OIB 31427628447 punomoćnica sudionika u postupku MOJA ADRIATICA d.o.o.</item>
    </izvorni_sadrzaj>
    <derivirana_varijabla naziv="DomainObject.Predmet.OstaliListFormatedOIB_1">
      <item>Elena Magaš, OIB 31427628447 punomoćnica sudionika u postupku MOJA ADRIATICA d.o.o.</item>
    </derivirana_varijabla>
  </DomainObject.Predmet.OstaliListFormatedOIB>
  <DomainObject.Predmet.OstaliListFormatedWithAdress>
    <izvorni_sadrzaj>
      <item>Elena Magaš, Put Grgura Ninskog 26, 23232 Nin punomoćnica sudionika u postupku MOJA ADRIATICA d.o.o.</item>
    </izvorni_sadrzaj>
    <derivirana_varijabla naziv="DomainObject.Predmet.OstaliListFormatedWithAdress_1">
      <item>Elena Magaš, Put Grgura Ninskog 26, 23232 Nin punomoćnica sudionika u postupku MOJA ADRIATICA d.o.o.</item>
    </derivirana_varijabla>
  </DomainObject.Predmet.OstaliListFormatedWithAdress>
  <DomainObject.Predmet.OstaliListFormatedWithAdressOIB>
    <izvorni_sadrzaj>
      <item>Elena Magaš, OIB 31427628447, Put Grgura Ninskog 26, 23232 Nin punomoćnica sudionika u postupku MOJA ADRIATICA d.o.o.</item>
    </izvorni_sadrzaj>
    <derivirana_varijabla naziv="DomainObject.Predmet.OstaliListFormatedWithAdressOIB_1">
      <item>Elena Magaš, OIB 31427628447, Put Grgura Ninskog 26, 23232 Nin punomoćnica sudionika u postupku MOJA ADRIATICA d.o.o.</item>
    </derivirana_varijabla>
  </DomainObject.Predmet.OstaliListFormatedWithAdressOIB>
  <DomainObject.Predmet.OstaliListNazivFormated>
    <izvorni_sadrzaj>
      <item>Elena Magaš</item>
    </izvorni_sadrzaj>
    <derivirana_varijabla naziv="DomainObject.Predmet.OstaliListNazivFormated_1">
      <item>Elena Magaš</item>
    </derivirana_varijabla>
  </DomainObject.Predmet.OstaliListNazivFormated>
  <DomainObject.Predmet.OstaliListNazivFormatedOIB>
    <izvorni_sadrzaj>
      <item>Elena Magaš, OIB 31427628447</item>
    </izvorni_sadrzaj>
    <derivirana_varijabla naziv="DomainObject.Predmet.OstaliListNazivFormatedOIB_1">
      <item>Elena Magaš, OIB 31427628447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2022.</izvorni_sadrzaj>
    <derivirana_varijabla naziv="DomainObject.Datum_1">25. svibnja 2022.</derivirana_varijabla>
  </DomainObject.Datum>
  <DomainObject.PoslovniBrojDokumenta>
    <izvorni_sadrzaj>St-154/2022-7</izvorni_sadrzaj>
    <derivirana_varijabla naziv="DomainObject.PoslovniBrojDokumenta_1">St-154/2022-7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MOJA ADRIATICA d.o.o.</izvorni_sadrzaj>
    <derivirana_varijabla naziv="DomainObject.Predmet.ProtustrankaIDrugi_1">MOJA ADRIATICA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MOJA ADRIATICA d.o.o., OIB 65712436660, Put Grgura Ninskog 26, 23232 Nin</izvorni_sadrzaj>
    <derivirana_varijabla naziv="DomainObject.Predmet.ProtustrankaIDrugiAdressOIB_1">MOJA ADRIATICA d.o.o., OIB 65712436660, Put Grgura Ninskog 26,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ADRIATICA d.o.o.</item>
      <item>Financijska agencija (FINA)</item>
      <item>Elena Magaš</item>
    </izvorni_sadrzaj>
    <derivirana_varijabla naziv="DomainObject.Predmet.SudioniciListNaziv_1">
      <item>MOJA ADRIATICA d.o.o.</item>
      <item>Financijska agencija (FINA)</item>
      <item>Elena Magaš</item>
    </derivirana_varijabla>
  </DomainObject.Predmet.SudioniciListNaziv>
  <DomainObject.Predmet.SudioniciListAdressOIB>
    <izvorni_sadrzaj>
      <item>MOJA ADRIATICA d.o.o., OIB 65712436660, Put Grgura Ninskog 26,23232 Nin</item>
      <item>Financijska agencija (FINA), OIB 85821130368, IVANA DANILA 4,23000 Zadar</item>
      <item>Elena Magaš, OIB 31427628447, Put Grgura Ninskog 26,23232 Nin</item>
    </izvorni_sadrzaj>
    <derivirana_varijabla naziv="DomainObject.Predmet.SudioniciListAdressOIB_1">
      <item>MOJA ADRIATICA d.o.o., OIB 65712436660, Put Grgura Ninskog 26,23232 Nin</item>
      <item>Financijska agencija (FINA), OIB 85821130368, IVANA DANILA 4,23000 Zadar</item>
      <item>Elena Magaš, OIB 31427628447, Put Grgura Ninskog 26,23232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65712436660</item>
      <item>, OIB 85821130368</item>
      <item>, OIB 31427628447</item>
    </izvorni_sadrzaj>
    <derivirana_varijabla naziv="DomainObject.Predmet.SudioniciListNazivOIB_1">
      <item>, OIB 65712436660</item>
      <item>, OIB 85821130368</item>
      <item>, OIB 31427628447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BED72-B4BA-45BC-B548-BCA530B75C1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437</properties:Words>
  <properties:Characters>2254</properties:Characters>
  <properties:Lines>90</properties:Lines>
  <properties:Paragraphs>32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2022-05-24T06:16:00Z</dcterms:created>
  <dc:creator>Ardena Bajlo</dc:creator>
  <cp:lastModifiedBy>Ante Rubelj</cp:lastModifiedBy>
  <cp:lastPrinted>2022-04-20T07:49:00Z</cp:lastPrinted>
  <dcterms:modified xmlns:xsi="http://www.w3.org/2001/XMLSchema-instance" xsi:type="dcterms:W3CDTF">2022-05-25T09:46:00Z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St-154/2022-7 / Zapisnik - Ročište radi izjašnjenja o prijedlogu za otvaranje steč.post (1 St-154-2022-povodom prijedloga za otvaranje stečaja-25.5.22.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